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344" w:rsidRDefault="003443E6">
      <w:pPr>
        <w:pStyle w:val="Heading2"/>
      </w:pPr>
      <w:bookmarkStart w:id="0" w:name="_Toc59107438"/>
      <w:r>
        <w:t>Call-Off Schedule 26 (Cyber Essentials Scheme)</w:t>
      </w:r>
      <w:bookmarkStart w:id="1" w:name="_GoBack"/>
      <w:bookmarkEnd w:id="0"/>
      <w:bookmarkEnd w:id="1"/>
    </w:p>
    <w:p w:rsidR="002C3344" w:rsidRDefault="003443E6">
      <w:pPr>
        <w:pStyle w:val="Heading3"/>
        <w:numPr>
          <w:ilvl w:val="0"/>
          <w:numId w:val="1"/>
        </w:numPr>
      </w:pPr>
      <w:r>
        <w:t>Definitions</w:t>
      </w:r>
    </w:p>
    <w:p w:rsidR="002C3344" w:rsidRDefault="003443E6">
      <w:pPr>
        <w:pStyle w:val="ListParagraph"/>
        <w:numPr>
          <w:ilvl w:val="1"/>
          <w:numId w:val="2"/>
        </w:numPr>
      </w:pPr>
      <w:r>
        <w:t>In this Schedule, the following words shall have the following meanings and they shall supplement Joint Schedule 1</w:t>
      </w:r>
      <w:r>
        <w:t xml:space="preserve"> (Definitions):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5902"/>
      </w:tblGrid>
      <w:tr w:rsidR="002C3344">
        <w:tblPrEx>
          <w:tblCellMar>
            <w:top w:w="0" w:type="dxa"/>
            <w:bottom w:w="0" w:type="dxa"/>
          </w:tblCellMar>
        </w:tblPrEx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  <w:rPr>
                <w:b/>
              </w:rPr>
            </w:pPr>
            <w:r>
              <w:rPr>
                <w:b/>
              </w:rPr>
              <w:t>Term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  <w:rPr>
                <w:b/>
              </w:rPr>
            </w:pPr>
            <w:r>
              <w:rPr>
                <w:b/>
              </w:rPr>
              <w:t>Definition</w:t>
            </w:r>
          </w:p>
        </w:tc>
      </w:tr>
      <w:tr w:rsidR="002C3344">
        <w:tblPrEx>
          <w:tblCellMar>
            <w:top w:w="0" w:type="dxa"/>
            <w:bottom w:w="0" w:type="dxa"/>
          </w:tblCellMar>
        </w:tblPrEx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  <w:rPr>
                <w:b/>
              </w:rPr>
            </w:pPr>
            <w:r>
              <w:rPr>
                <w:b/>
              </w:rPr>
              <w:t>Cyber Essentials Scheme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</w:pPr>
            <w:r>
              <w:t xml:space="preserve">the Cyber Essentials Scheme developed by the Government which provides a clear statement of the basic controls all organisations should implement to mitigate the risk from common </w:t>
            </w:r>
            <w:proofErr w:type="gramStart"/>
            <w:r>
              <w:t>internet based</w:t>
            </w:r>
            <w:proofErr w:type="gramEnd"/>
            <w:r>
              <w:t xml:space="preserve"> threa</w:t>
            </w:r>
            <w:r>
              <w:t xml:space="preserve">ts (as may be amended from time to time). Details of the Cyber Essentials Scheme are at: </w:t>
            </w:r>
            <w:hyperlink r:id="rId7" w:history="1">
              <w:r>
                <w:rPr>
                  <w:rStyle w:val="Hyperlink"/>
                </w:rPr>
                <w:t>https://www.cyberessentials.ncsc.gov.uk/</w:t>
              </w:r>
            </w:hyperlink>
            <w:r>
              <w:t>;</w:t>
            </w:r>
          </w:p>
        </w:tc>
      </w:tr>
      <w:tr w:rsidR="002C3344">
        <w:tblPrEx>
          <w:tblCellMar>
            <w:top w:w="0" w:type="dxa"/>
            <w:bottom w:w="0" w:type="dxa"/>
          </w:tblCellMar>
        </w:tblPrEx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  <w:rPr>
                <w:b/>
              </w:rPr>
            </w:pPr>
            <w:r>
              <w:rPr>
                <w:b/>
              </w:rPr>
              <w:t>Cyber Essentials Basic Certificate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</w:pPr>
            <w:r>
              <w:t xml:space="preserve">the certificate awarded on the </w:t>
            </w:r>
            <w:r>
              <w:t>basis of self-assessment, verified by an independent certification body, under the Cyber Essentials Scheme and is the basic level of assurance;</w:t>
            </w:r>
          </w:p>
        </w:tc>
      </w:tr>
      <w:tr w:rsidR="002C3344">
        <w:tblPrEx>
          <w:tblCellMar>
            <w:top w:w="0" w:type="dxa"/>
            <w:bottom w:w="0" w:type="dxa"/>
          </w:tblCellMar>
        </w:tblPrEx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  <w:rPr>
                <w:b/>
              </w:rPr>
            </w:pPr>
            <w:r>
              <w:rPr>
                <w:b/>
              </w:rPr>
              <w:t>Cyber Essentials Certificate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</w:pPr>
            <w:r>
              <w:t xml:space="preserve">Cyber Essentials Basic Certificate or the Cyber Essentials Plus Certificate to be </w:t>
            </w:r>
            <w:r>
              <w:t>provided by the Supplier as set out in the Order Form;</w:t>
            </w:r>
          </w:p>
        </w:tc>
      </w:tr>
      <w:tr w:rsidR="002C3344">
        <w:tblPrEx>
          <w:tblCellMar>
            <w:top w:w="0" w:type="dxa"/>
            <w:bottom w:w="0" w:type="dxa"/>
          </w:tblCellMar>
        </w:tblPrEx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  <w:rPr>
                <w:b/>
              </w:rPr>
            </w:pPr>
            <w:r>
              <w:rPr>
                <w:b/>
              </w:rPr>
              <w:t>Cyber Essential Scheme Data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</w:pPr>
            <w:r>
              <w:t>sensitive and personal information and other relevant information as referred to in the Cyber Essentials Scheme; and</w:t>
            </w:r>
          </w:p>
        </w:tc>
      </w:tr>
      <w:tr w:rsidR="002C3344">
        <w:tblPrEx>
          <w:tblCellMar>
            <w:top w:w="0" w:type="dxa"/>
            <w:bottom w:w="0" w:type="dxa"/>
          </w:tblCellMar>
        </w:tblPrEx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  <w:rPr>
                <w:b/>
              </w:rPr>
            </w:pPr>
            <w:r>
              <w:rPr>
                <w:b/>
              </w:rPr>
              <w:t>Cyber Essentials Plus Certificate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344" w:rsidRDefault="003443E6">
            <w:pPr>
              <w:widowControl w:val="0"/>
            </w:pPr>
            <w:r>
              <w:t>the certification aw</w:t>
            </w:r>
            <w:r>
              <w:t>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2C3344" w:rsidRDefault="002C3344"/>
    <w:p w:rsidR="002C3344" w:rsidRDefault="003443E6">
      <w:pPr>
        <w:pStyle w:val="Heading3"/>
        <w:numPr>
          <w:ilvl w:val="0"/>
          <w:numId w:val="1"/>
        </w:numPr>
      </w:pPr>
      <w:r>
        <w:t xml:space="preserve">What Certification do you </w:t>
      </w:r>
      <w:proofErr w:type="gramStart"/>
      <w:r>
        <w:t>need</w:t>
      </w:r>
      <w:proofErr w:type="gramEnd"/>
    </w:p>
    <w:p w:rsidR="002C3344" w:rsidRDefault="003443E6">
      <w:pPr>
        <w:pStyle w:val="ListParagraph"/>
        <w:numPr>
          <w:ilvl w:val="1"/>
          <w:numId w:val="1"/>
        </w:numPr>
      </w:pPr>
      <w:r>
        <w:t>Where the Order Form require</w:t>
      </w:r>
      <w:r>
        <w:t>s that the Supplier provide a Cyber Essentials Certificate or Cyber Essentials Plus Certificate prior to commencing the provision of Deliverables under the Call-Off Contract the Supplier shall provide a valid Cyber Essentials Certificate or Cyber Essential</w:t>
      </w:r>
      <w:r>
        <w:t>s Plus Certificate to the Buyer. Where the Supplier fails to comply with this Paragraph it shall be prohibited from commencing the provision of Deliverables under the Call-Off Contract until such time as the Supplier has evidenced to the Buyer its complian</w:t>
      </w:r>
      <w:r>
        <w:t>ce with this Paragraph 2.1.</w:t>
      </w:r>
    </w:p>
    <w:p w:rsidR="002C3344" w:rsidRDefault="003443E6">
      <w:pPr>
        <w:pStyle w:val="ListParagraph"/>
        <w:numPr>
          <w:ilvl w:val="1"/>
          <w:numId w:val="1"/>
        </w:numPr>
      </w:pPr>
      <w:r>
        <w:t>Where the Supplier continues to process data during the Call-Off Contract Period the Supplier shall deliver to the Buyer evidence of renewal of the Cyber Essentials Certificate or Cyber Essentials Plus Certificate on each annive</w:t>
      </w:r>
      <w:r>
        <w:t>rsary of the first applicable certificate obtained by the Supplier under Paragraph 2.1.</w:t>
      </w:r>
    </w:p>
    <w:p w:rsidR="002C3344" w:rsidRDefault="003443E6">
      <w:pPr>
        <w:pStyle w:val="ListParagraph"/>
        <w:numPr>
          <w:ilvl w:val="1"/>
          <w:numId w:val="1"/>
        </w:numPr>
      </w:pPr>
      <w:r>
        <w:t>In the event that the Supplier fails to comply with Paragraph 2.1 or 2.2, the Buyer reserves the right to terminate the Call-Off Contract for material Default.</w:t>
      </w:r>
    </w:p>
    <w:p w:rsidR="002C3344" w:rsidRDefault="003443E6">
      <w:pPr>
        <w:pStyle w:val="ListParagraph"/>
        <w:numPr>
          <w:ilvl w:val="1"/>
          <w:numId w:val="1"/>
        </w:numPr>
      </w:pPr>
      <w:r>
        <w:t>The Supp</w:t>
      </w:r>
      <w:r>
        <w:t xml:space="preserve">lier shall ensure that all Sub-Contracts with Subcontractors who Process Cyber Essentials Data contain provisions no less onerous on the Subcontractors than </w:t>
      </w:r>
      <w:r>
        <w:lastRenderedPageBreak/>
        <w:t>those imposed on the Supplier under the Call-Off Contract in respect of the Cyber Essentials Scheme</w:t>
      </w:r>
      <w:r>
        <w:t xml:space="preserve"> under Paragraph 2.1 of this Schedule.</w:t>
      </w:r>
    </w:p>
    <w:p w:rsidR="002C3344" w:rsidRDefault="003443E6">
      <w:pPr>
        <w:pStyle w:val="ListParagraph"/>
        <w:numPr>
          <w:ilvl w:val="1"/>
          <w:numId w:val="1"/>
        </w:numPr>
        <w:tabs>
          <w:tab w:val="left" w:pos="2555"/>
        </w:tabs>
      </w:pPr>
      <w:r>
        <w:t>This Schedule shall survive termination of each and any Call-Off Contract.</w:t>
      </w:r>
    </w:p>
    <w:p w:rsidR="002C3344" w:rsidRDefault="002C3344"/>
    <w:sectPr w:rsidR="002C3344">
      <w:headerReference w:type="default" r:id="rId8"/>
      <w:footerReference w:type="default" r:id="rId9"/>
      <w:pgSz w:w="11906" w:h="16838"/>
      <w:pgMar w:top="1440" w:right="1440" w:bottom="1440" w:left="1440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3E6" w:rsidRDefault="003443E6">
      <w:pPr>
        <w:spacing w:after="0"/>
      </w:pPr>
      <w:r>
        <w:separator/>
      </w:r>
    </w:p>
  </w:endnote>
  <w:endnote w:type="continuationSeparator" w:id="0">
    <w:p w:rsidR="003443E6" w:rsidRDefault="003443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9A9" w:rsidRDefault="003443E6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1C19A9" w:rsidRDefault="003443E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B8heTyXAQAANAMAAA4AAAAAAAAAAAAA&#10;AAAALgIAAGRycy9lMm9Eb2MueG1sUEsBAi0AFAAGAAgAAAAhAATS6A/SAAAA/wAAAA8AAAAAAAAA&#10;AAAAAAAA8QMAAGRycy9kb3ducmV2LnhtbFBLBQYAAAAABAAEAPMAAADwBAAAAAA=&#10;" filled="f" stroked="f">
              <v:textbox style="mso-fit-shape-to-text:t" inset="0,0,0,0">
                <w:txbxContent>
                  <w:p w:rsidR="001C19A9" w:rsidRDefault="003443E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t>Framework Ref: RM1043.8 Digital Outcomes 6</w:t>
    </w:r>
  </w:p>
  <w:p w:rsidR="001C19A9" w:rsidRDefault="003443E6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:rsidR="001C19A9" w:rsidRDefault="003443E6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3E6" w:rsidRDefault="003443E6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3443E6" w:rsidRDefault="003443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9A9" w:rsidRDefault="003443E6">
    <w:pPr>
      <w:pStyle w:val="Header"/>
      <w:rPr>
        <w:b/>
        <w:bCs/>
      </w:rPr>
    </w:pPr>
    <w:r>
      <w:rPr>
        <w:b/>
        <w:bCs/>
      </w:rPr>
      <w:t>Call-Off Schedule 26 (Cyber Essentials Scheme)</w:t>
    </w:r>
  </w:p>
  <w:p w:rsidR="001C19A9" w:rsidRDefault="003443E6">
    <w:pPr>
      <w:pStyle w:val="Header"/>
    </w:pPr>
    <w:r>
      <w:t>Call-Off Ref: RM1043.8</w:t>
    </w:r>
  </w:p>
  <w:p w:rsidR="001C19A9" w:rsidRDefault="003443E6">
    <w:pPr>
      <w:pStyle w:val="Header"/>
    </w:pPr>
    <w:r>
      <w:t>Crown Copyright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27BC9"/>
    <w:multiLevelType w:val="multilevel"/>
    <w:tmpl w:val="45C2ACE8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27671AF"/>
    <w:multiLevelType w:val="multilevel"/>
    <w:tmpl w:val="2EBAE758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C3344"/>
    <w:rsid w:val="002C3344"/>
    <w:rsid w:val="003443E6"/>
    <w:rsid w:val="0063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5B2B3"/>
  <w15:docId w15:val="{1FF06F97-EF1E-4D41-9BA5-2C6BE823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lang w:eastAsia="en-GB"/>
    </w:rPr>
  </w:style>
  <w:style w:type="paragraph" w:styleId="ListParagraph">
    <w:name w:val="List Paragraph"/>
    <w:basedOn w:val="Normal"/>
    <w:pPr>
      <w:ind w:left="720"/>
    </w:p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paragraph" w:styleId="Revision">
    <w:name w:val="Revision"/>
    <w:pPr>
      <w:textAlignment w:val="auto"/>
    </w:pPr>
    <w:rPr>
      <w:rFonts w:ascii="Arial" w:hAnsi="Arial" w:cs="Calibri"/>
      <w:sz w:val="22"/>
      <w:szCs w:val="22"/>
      <w:lang w:eastAsia="en-GB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yberessentials.ncsc.gov.u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Paul Brown</cp:lastModifiedBy>
  <cp:revision>2</cp:revision>
  <dcterms:created xsi:type="dcterms:W3CDTF">2023-08-16T15:12:00Z</dcterms:created>
  <dcterms:modified xsi:type="dcterms:W3CDTF">2023-08-16T15:12:00Z</dcterms:modified>
</cp:coreProperties>
</file>